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781FC4" w14:textId="5ACB2F59" w:rsidR="00664ECA" w:rsidRDefault="00664ECA" w:rsidP="00664E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C3-233</w:t>
      </w:r>
      <w:r w:rsidR="00C8050B">
        <w:rPr>
          <w:b/>
          <w:i/>
          <w:noProof/>
          <w:sz w:val="28"/>
        </w:rPr>
        <w:t>321</w:t>
      </w:r>
      <w:r>
        <w:rPr>
          <w:b/>
          <w:i/>
          <w:noProof/>
          <w:sz w:val="28"/>
        </w:rPr>
        <w:fldChar w:fldCharType="end"/>
      </w:r>
    </w:p>
    <w:p w14:paraId="3467A361" w14:textId="77777777" w:rsidR="00664ECA" w:rsidRDefault="00664ECA" w:rsidP="00664E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546DD6C" w:rsidR="0066336B" w:rsidRDefault="00950F69" w:rsidP="006658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65821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832C97B" w:rsidR="0066336B" w:rsidRDefault="00114B61" w:rsidP="000E6F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0E6F76">
              <w:rPr>
                <w:b/>
                <w:noProof/>
                <w:sz w:val="28"/>
                <w:lang w:eastAsia="zh-CN"/>
              </w:rPr>
              <w:t>118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2A8AB76" w:rsidR="0066336B" w:rsidRDefault="00DE27AE" w:rsidP="00F44A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44A8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5E76A02" w:rsidR="0066336B" w:rsidRDefault="00050983" w:rsidP="00C35A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missing </w:t>
            </w:r>
            <w:r>
              <w:t>feature</w:t>
            </w:r>
            <w:r>
              <w:rPr>
                <w:noProof/>
              </w:rPr>
              <w:t xml:space="preserve"> CollectiveBehaviour for </w:t>
            </w:r>
            <w:r w:rsidRPr="001F6107">
              <w:rPr>
                <w:lang w:val="fr-FR"/>
              </w:rPr>
              <w:t xml:space="preserve">collAttrs </w:t>
            </w:r>
            <w:r>
              <w:rPr>
                <w:lang w:val="fr-FR"/>
              </w:rPr>
              <w:t xml:space="preserve">and </w:t>
            </w:r>
            <w:proofErr w:type="spellStart"/>
            <w:r>
              <w:t>locArea</w:t>
            </w:r>
            <w:proofErr w:type="spellEnd"/>
            <w:r>
              <w:t xml:space="preserve"> attributes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3820827" w:rsidR="0066336B" w:rsidRDefault="00665821">
            <w:pPr>
              <w:pStyle w:val="CRCoverPage"/>
              <w:spacing w:after="0"/>
              <w:ind w:left="100"/>
              <w:rPr>
                <w:noProof/>
              </w:rPr>
            </w:pPr>
            <w:r w:rsidRPr="00665821"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AB1C154" w:rsidR="0066336B" w:rsidRDefault="00DE27AE" w:rsidP="000C4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0C42A3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0C42A3">
              <w:rPr>
                <w:noProof/>
              </w:rPr>
              <w:t>4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6EC27D" w14:textId="047A4AB1" w:rsidR="00E25913" w:rsidRDefault="00050983" w:rsidP="00367F0A">
            <w:pPr>
              <w:pStyle w:val="CRCoverPage"/>
              <w:spacing w:after="0"/>
            </w:pPr>
            <w:r>
              <w:rPr>
                <w:rFonts w:eastAsia="等线"/>
              </w:rPr>
              <w:t>As per c</w:t>
            </w:r>
            <w:r>
              <w:t xml:space="preserve">reating a new subscription procedure in 4.2.2.2, </w:t>
            </w:r>
            <w:r w:rsidRPr="001F6107">
              <w:rPr>
                <w:lang w:val="fr-FR"/>
              </w:rPr>
              <w:t xml:space="preserve">"collAttrs" </w:t>
            </w:r>
            <w:r>
              <w:rPr>
                <w:lang w:val="fr-FR"/>
              </w:rPr>
              <w:t xml:space="preserve">and </w:t>
            </w:r>
            <w:r>
              <w:t>"</w:t>
            </w:r>
            <w:proofErr w:type="spellStart"/>
            <w:r>
              <w:t>locArea</w:t>
            </w:r>
            <w:proofErr w:type="spellEnd"/>
            <w:r>
              <w:t xml:space="preserve">" attributes are applicable for </w:t>
            </w:r>
            <w:r>
              <w:rPr>
                <w:noProof/>
              </w:rPr>
              <w:t>feature "CollectiveBehaviour"</w:t>
            </w:r>
            <w:r>
              <w:t xml:space="preserve">, however </w:t>
            </w:r>
            <w:r>
              <w:rPr>
                <w:noProof/>
              </w:rPr>
              <w:t xml:space="preserve">feature "CollectiveBehaviour" is missing from the </w:t>
            </w:r>
            <w:r>
              <w:t xml:space="preserve">applicability column of these attributes in </w:t>
            </w:r>
            <w:proofErr w:type="spellStart"/>
            <w:r>
              <w:t>EventFilter</w:t>
            </w:r>
            <w:proofErr w:type="spellEnd"/>
            <w:r>
              <w:t xml:space="preserve"> data type definition in 5.6.2.5.</w:t>
            </w:r>
          </w:p>
          <w:p w14:paraId="5650EC35" w14:textId="2E68D4F5" w:rsidR="00050983" w:rsidRDefault="00050983" w:rsidP="0045292E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D784AB" w14:textId="63C89F5C" w:rsidR="00C31355" w:rsidRDefault="00050983" w:rsidP="00882789">
            <w:pPr>
              <w:pStyle w:val="CRCoverPage"/>
              <w:spacing w:after="0"/>
              <w:ind w:left="100"/>
              <w:rPr>
                <w:noProof/>
              </w:rPr>
            </w:pPr>
            <w:r>
              <w:t>Feature</w:t>
            </w:r>
            <w:r>
              <w:rPr>
                <w:noProof/>
              </w:rPr>
              <w:t xml:space="preserve"> CollectiveBehaviour is added for </w:t>
            </w:r>
            <w:r w:rsidRPr="001F6107">
              <w:rPr>
                <w:lang w:val="fr-FR"/>
              </w:rPr>
              <w:t xml:space="preserve">collAttrs </w:t>
            </w:r>
            <w:r>
              <w:rPr>
                <w:lang w:val="fr-FR"/>
              </w:rPr>
              <w:t xml:space="preserve">and </w:t>
            </w:r>
            <w:proofErr w:type="spellStart"/>
            <w:r>
              <w:t>locArea</w:t>
            </w:r>
            <w:proofErr w:type="spellEnd"/>
            <w:r>
              <w:t xml:space="preserve"> attributes in </w:t>
            </w:r>
            <w:r>
              <w:rPr>
                <w:noProof/>
              </w:rPr>
              <w:t>Table </w:t>
            </w:r>
            <w:r>
              <w:t>5.6.2.5-1.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E289216" w:rsidR="0066336B" w:rsidRDefault="00050983" w:rsidP="00050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the procedure and data type definition.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7D5BDC0" w:rsidR="0066336B" w:rsidRDefault="00050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5.6.2.5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A841E8" w:rsidR="00375967" w:rsidRDefault="00812721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4513C">
              <w:rPr>
                <w:noProof/>
              </w:rPr>
              <w:t>does not have any impact in the Open</w:t>
            </w:r>
            <w:r w:rsidR="00F8292B"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0D907F9" w14:textId="77777777" w:rsidR="002016D6" w:rsidRDefault="002016D6" w:rsidP="002016D6">
      <w:pPr>
        <w:pStyle w:val="4"/>
      </w:pPr>
      <w:bookmarkStart w:id="23" w:name="_Toc34123810"/>
      <w:bookmarkStart w:id="24" w:name="_Toc36038554"/>
      <w:bookmarkStart w:id="25" w:name="_Toc36038642"/>
      <w:bookmarkStart w:id="26" w:name="_Toc36038833"/>
      <w:bookmarkStart w:id="27" w:name="_Toc44680774"/>
      <w:bookmarkStart w:id="28" w:name="_Toc45133686"/>
      <w:bookmarkStart w:id="29" w:name="_Toc45133777"/>
      <w:bookmarkStart w:id="30" w:name="_Toc49417475"/>
      <w:bookmarkStart w:id="31" w:name="_Toc51762442"/>
      <w:bookmarkStart w:id="32" w:name="_Toc58838158"/>
      <w:bookmarkStart w:id="33" w:name="_Toc59017171"/>
      <w:bookmarkStart w:id="34" w:name="_Toc68168317"/>
      <w:bookmarkStart w:id="35" w:name="_Toc138690646"/>
      <w:bookmarkStart w:id="36" w:name="_Toc11247932"/>
      <w:bookmarkStart w:id="37" w:name="_Toc27045114"/>
      <w:bookmarkStart w:id="38" w:name="_Toc36034165"/>
      <w:bookmarkStart w:id="39" w:name="_Toc45132313"/>
      <w:bookmarkStart w:id="40" w:name="_Toc49776598"/>
      <w:bookmarkStart w:id="41" w:name="_Toc51747518"/>
      <w:bookmarkStart w:id="42" w:name="_Toc66361100"/>
      <w:bookmarkStart w:id="43" w:name="_Toc68105605"/>
      <w:bookmarkStart w:id="44" w:name="_Toc74756237"/>
      <w:bookmarkStart w:id="45" w:name="_Toc105675114"/>
      <w:bookmarkStart w:id="46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lastRenderedPageBreak/>
        <w:t>5.6.2.5</w:t>
      </w:r>
      <w:r>
        <w:tab/>
        <w:t xml:space="preserve">Type </w:t>
      </w:r>
      <w:proofErr w:type="spellStart"/>
      <w:r>
        <w:t>EventFilter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proofErr w:type="spellEnd"/>
    </w:p>
    <w:p w14:paraId="5113DA3C" w14:textId="77777777" w:rsidR="002016D6" w:rsidRDefault="002016D6" w:rsidP="002016D6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>Definition of type EventFilter</w:t>
      </w:r>
    </w:p>
    <w:tbl>
      <w:tblPr>
        <w:tblW w:w="956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2"/>
        <w:gridCol w:w="1701"/>
        <w:gridCol w:w="425"/>
        <w:gridCol w:w="1134"/>
        <w:gridCol w:w="2695"/>
        <w:gridCol w:w="2091"/>
      </w:tblGrid>
      <w:tr w:rsidR="002016D6" w14:paraId="51953587" w14:textId="77777777" w:rsidTr="002016D6">
        <w:trPr>
          <w:jc w:val="center"/>
        </w:trPr>
        <w:tc>
          <w:tcPr>
            <w:tcW w:w="1522" w:type="dxa"/>
            <w:shd w:val="clear" w:color="auto" w:fill="C0C0C0"/>
            <w:hideMark/>
          </w:tcPr>
          <w:p w14:paraId="01A81687" w14:textId="77777777" w:rsidR="002016D6" w:rsidRDefault="002016D6" w:rsidP="00713196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2874EDA5" w14:textId="77777777" w:rsidR="002016D6" w:rsidRDefault="002016D6" w:rsidP="0071319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8CD9A0D" w14:textId="77777777" w:rsidR="002016D6" w:rsidRDefault="002016D6" w:rsidP="00713196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29BB229" w14:textId="77777777" w:rsidR="002016D6" w:rsidRDefault="002016D6" w:rsidP="00713196">
            <w:pPr>
              <w:pStyle w:val="TAH"/>
            </w:pPr>
            <w:r>
              <w:t>Cardinality</w:t>
            </w:r>
          </w:p>
        </w:tc>
        <w:tc>
          <w:tcPr>
            <w:tcW w:w="2695" w:type="dxa"/>
            <w:shd w:val="clear" w:color="auto" w:fill="C0C0C0"/>
            <w:hideMark/>
          </w:tcPr>
          <w:p w14:paraId="5A0EB163" w14:textId="77777777" w:rsidR="002016D6" w:rsidRDefault="002016D6" w:rsidP="00713196">
            <w:pPr>
              <w:pStyle w:val="TAH"/>
            </w:pPr>
            <w:r>
              <w:t>Description</w:t>
            </w:r>
          </w:p>
        </w:tc>
        <w:tc>
          <w:tcPr>
            <w:tcW w:w="2091" w:type="dxa"/>
            <w:shd w:val="clear" w:color="auto" w:fill="C0C0C0"/>
          </w:tcPr>
          <w:p w14:paraId="00B80726" w14:textId="77777777" w:rsidR="002016D6" w:rsidRDefault="002016D6" w:rsidP="00713196">
            <w:pPr>
              <w:pStyle w:val="TAH"/>
            </w:pPr>
            <w:r>
              <w:t>Applicability</w:t>
            </w:r>
          </w:p>
          <w:p w14:paraId="2EF6EAAA" w14:textId="77777777" w:rsidR="002016D6" w:rsidRDefault="002016D6" w:rsidP="00713196">
            <w:pPr>
              <w:pStyle w:val="TAH"/>
            </w:pPr>
            <w:r>
              <w:t>(NOTE 4)</w:t>
            </w:r>
          </w:p>
        </w:tc>
      </w:tr>
      <w:tr w:rsidR="002016D6" w14:paraId="5603F046" w14:textId="77777777" w:rsidTr="002016D6">
        <w:trPr>
          <w:jc w:val="center"/>
        </w:trPr>
        <w:tc>
          <w:tcPr>
            <w:tcW w:w="1522" w:type="dxa"/>
          </w:tcPr>
          <w:p w14:paraId="6433631B" w14:textId="77777777" w:rsidR="002016D6" w:rsidRDefault="002016D6" w:rsidP="0071319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</w:tcPr>
          <w:p w14:paraId="226DE9E9" w14:textId="77777777" w:rsidR="002016D6" w:rsidRDefault="002016D6" w:rsidP="007131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6DB36715" w14:textId="77777777" w:rsidR="002016D6" w:rsidRDefault="002016D6" w:rsidP="0071319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6868FDC" w14:textId="77777777" w:rsidR="002016D6" w:rsidRDefault="002016D6" w:rsidP="00713196">
            <w:pPr>
              <w:pStyle w:val="TAC"/>
            </w:pPr>
            <w:r>
              <w:t>1..N</w:t>
            </w:r>
          </w:p>
        </w:tc>
        <w:tc>
          <w:tcPr>
            <w:tcW w:w="2695" w:type="dxa"/>
          </w:tcPr>
          <w:p w14:paraId="4349AEE2" w14:textId="77777777" w:rsidR="002016D6" w:rsidRDefault="002016D6" w:rsidP="00713196">
            <w:pPr>
              <w:pStyle w:val="TAL"/>
            </w:pPr>
            <w:r>
              <w:t>Each element represents external UE identifier.</w:t>
            </w:r>
          </w:p>
          <w:p w14:paraId="7CC6E445" w14:textId="77777777" w:rsidR="002016D6" w:rsidRDefault="002016D6" w:rsidP="007131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t>NOTE 1, NOTE 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091" w:type="dxa"/>
          </w:tcPr>
          <w:p w14:paraId="753038E7" w14:textId="77777777" w:rsidR="002016D6" w:rsidRDefault="002016D6" w:rsidP="00713196">
            <w:pPr>
              <w:pStyle w:val="TAL"/>
            </w:pPr>
          </w:p>
        </w:tc>
      </w:tr>
      <w:tr w:rsidR="002016D6" w14:paraId="30F345A5" w14:textId="77777777" w:rsidTr="002016D6">
        <w:trPr>
          <w:jc w:val="center"/>
        </w:trPr>
        <w:tc>
          <w:tcPr>
            <w:tcW w:w="1522" w:type="dxa"/>
          </w:tcPr>
          <w:p w14:paraId="1F50DE22" w14:textId="18A04B84" w:rsidR="002016D6" w:rsidRDefault="002016D6" w:rsidP="002016D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supis</w:t>
            </w:r>
            <w:proofErr w:type="spellEnd"/>
          </w:p>
        </w:tc>
        <w:tc>
          <w:tcPr>
            <w:tcW w:w="1701" w:type="dxa"/>
          </w:tcPr>
          <w:p w14:paraId="7C667D23" w14:textId="587DBBDA" w:rsidR="002016D6" w:rsidRDefault="002016D6" w:rsidP="002016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02DBB02A" w14:textId="6A9C7D2C" w:rsidR="002016D6" w:rsidRDefault="002016D6" w:rsidP="002016D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101E5E4" w14:textId="107AFF2B" w:rsidR="002016D6" w:rsidRDefault="002016D6" w:rsidP="002016D6">
            <w:pPr>
              <w:pStyle w:val="TAC"/>
            </w:pPr>
            <w:r>
              <w:t>1..N</w:t>
            </w:r>
          </w:p>
        </w:tc>
        <w:tc>
          <w:tcPr>
            <w:tcW w:w="2695" w:type="dxa"/>
          </w:tcPr>
          <w:p w14:paraId="00DD433C" w14:textId="599BC39A" w:rsidR="002016D6" w:rsidRDefault="002016D6" w:rsidP="002016D6">
            <w:pPr>
              <w:pStyle w:val="TAL"/>
            </w:pPr>
            <w:r>
              <w:rPr>
                <w:rFonts w:cs="Arial"/>
                <w:szCs w:val="18"/>
              </w:rPr>
              <w:t>Each element represents a SUPI identifying a UE (NOTE 1, NOTE 2)</w:t>
            </w:r>
          </w:p>
        </w:tc>
        <w:tc>
          <w:tcPr>
            <w:tcW w:w="2091" w:type="dxa"/>
          </w:tcPr>
          <w:p w14:paraId="43691263" w14:textId="77777777" w:rsidR="002016D6" w:rsidRDefault="002016D6" w:rsidP="002016D6">
            <w:pPr>
              <w:pStyle w:val="TAL"/>
            </w:pPr>
          </w:p>
        </w:tc>
      </w:tr>
      <w:tr w:rsidR="002016D6" w14:paraId="37013C7B" w14:textId="77777777" w:rsidTr="002016D6">
        <w:trPr>
          <w:jc w:val="center"/>
        </w:trPr>
        <w:tc>
          <w:tcPr>
            <w:tcW w:w="1522" w:type="dxa"/>
          </w:tcPr>
          <w:p w14:paraId="155C35FC" w14:textId="77777777" w:rsidR="002016D6" w:rsidRDefault="002016D6" w:rsidP="002016D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exterGroupIds</w:t>
            </w:r>
            <w:proofErr w:type="spellEnd"/>
          </w:p>
        </w:tc>
        <w:tc>
          <w:tcPr>
            <w:tcW w:w="1701" w:type="dxa"/>
          </w:tcPr>
          <w:p w14:paraId="0D8FC570" w14:textId="77777777" w:rsidR="002016D6" w:rsidRDefault="002016D6" w:rsidP="002016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5F9618B3" w14:textId="77777777" w:rsidR="002016D6" w:rsidRDefault="002016D6" w:rsidP="002016D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C3E8204" w14:textId="77777777" w:rsidR="002016D6" w:rsidRDefault="002016D6" w:rsidP="002016D6">
            <w:pPr>
              <w:pStyle w:val="TAC"/>
            </w:pPr>
            <w:r>
              <w:t>1..N</w:t>
            </w:r>
          </w:p>
        </w:tc>
        <w:tc>
          <w:tcPr>
            <w:tcW w:w="2695" w:type="dxa"/>
          </w:tcPr>
          <w:p w14:paraId="250E9804" w14:textId="77777777" w:rsidR="002016D6" w:rsidRDefault="002016D6" w:rsidP="002016D6">
            <w:pPr>
              <w:pStyle w:val="TAL"/>
            </w:pPr>
            <w:r>
              <w:t>Each element represents a group of UEs identified by an External Group Identifier.</w:t>
            </w:r>
          </w:p>
          <w:p w14:paraId="3BEA8CA6" w14:textId="77777777" w:rsidR="002016D6" w:rsidRDefault="002016D6" w:rsidP="002016D6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t>NOTE 1, NOTE 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091" w:type="dxa"/>
          </w:tcPr>
          <w:p w14:paraId="302282D0" w14:textId="77777777" w:rsidR="002016D6" w:rsidRDefault="002016D6" w:rsidP="002016D6">
            <w:pPr>
              <w:pStyle w:val="TAL"/>
            </w:pPr>
          </w:p>
        </w:tc>
      </w:tr>
      <w:tr w:rsidR="002016D6" w14:paraId="4D8EB8AF" w14:textId="77777777" w:rsidTr="002016D6">
        <w:trPr>
          <w:jc w:val="center"/>
        </w:trPr>
        <w:tc>
          <w:tcPr>
            <w:tcW w:w="1522" w:type="dxa"/>
          </w:tcPr>
          <w:p w14:paraId="3C4AC712" w14:textId="4B5D1C3C" w:rsidR="002016D6" w:rsidRDefault="002016D6" w:rsidP="002016D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interGroupIds</w:t>
            </w:r>
            <w:proofErr w:type="spellEnd"/>
          </w:p>
        </w:tc>
        <w:tc>
          <w:tcPr>
            <w:tcW w:w="1701" w:type="dxa"/>
          </w:tcPr>
          <w:p w14:paraId="1BC3D848" w14:textId="4E10F94C" w:rsidR="002016D6" w:rsidRDefault="002016D6" w:rsidP="002016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434CF45C" w14:textId="7C38A7BB" w:rsidR="002016D6" w:rsidRDefault="002016D6" w:rsidP="002016D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A473BB8" w14:textId="2487A9F2" w:rsidR="002016D6" w:rsidRDefault="002016D6" w:rsidP="002016D6">
            <w:pPr>
              <w:pStyle w:val="TAC"/>
            </w:pPr>
            <w:r>
              <w:t>1..N</w:t>
            </w:r>
          </w:p>
        </w:tc>
        <w:tc>
          <w:tcPr>
            <w:tcW w:w="2695" w:type="dxa"/>
          </w:tcPr>
          <w:p w14:paraId="19CAFAEE" w14:textId="038F69E2" w:rsidR="002016D6" w:rsidRDefault="002016D6" w:rsidP="002016D6">
            <w:pPr>
              <w:pStyle w:val="TAL"/>
            </w:pPr>
            <w:r>
              <w:rPr>
                <w:rFonts w:cs="Arial"/>
                <w:szCs w:val="18"/>
              </w:rPr>
              <w:t>Each element represents a group of UEs identified by an Internal Group Identifier (NOTE 1, NOTE 2)</w:t>
            </w:r>
          </w:p>
        </w:tc>
        <w:tc>
          <w:tcPr>
            <w:tcW w:w="2091" w:type="dxa"/>
          </w:tcPr>
          <w:p w14:paraId="1B094452" w14:textId="77777777" w:rsidR="002016D6" w:rsidRDefault="002016D6" w:rsidP="002016D6">
            <w:pPr>
              <w:pStyle w:val="TAL"/>
            </w:pPr>
          </w:p>
        </w:tc>
      </w:tr>
      <w:tr w:rsidR="002016D6" w14:paraId="18E64767" w14:textId="77777777" w:rsidTr="002016D6">
        <w:trPr>
          <w:jc w:val="center"/>
        </w:trPr>
        <w:tc>
          <w:tcPr>
            <w:tcW w:w="1522" w:type="dxa"/>
          </w:tcPr>
          <w:p w14:paraId="6AE7B1A8" w14:textId="77777777" w:rsidR="002016D6" w:rsidRDefault="002016D6" w:rsidP="002016D6">
            <w:pPr>
              <w:pStyle w:val="TAL"/>
              <w:rPr>
                <w:lang w:eastAsia="zh-CN"/>
              </w:rPr>
            </w:pPr>
            <w:proofErr w:type="spellStart"/>
            <w:r>
              <w:t>anyUeInd</w:t>
            </w:r>
            <w:proofErr w:type="spellEnd"/>
          </w:p>
        </w:tc>
        <w:tc>
          <w:tcPr>
            <w:tcW w:w="1701" w:type="dxa"/>
          </w:tcPr>
          <w:p w14:paraId="559765DA" w14:textId="77777777" w:rsidR="002016D6" w:rsidRDefault="002016D6" w:rsidP="002016D6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</w:tcPr>
          <w:p w14:paraId="2C2B44B9" w14:textId="77777777" w:rsidR="002016D6" w:rsidRDefault="002016D6" w:rsidP="002016D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2F82F99" w14:textId="77777777" w:rsidR="002016D6" w:rsidRDefault="002016D6" w:rsidP="002016D6">
            <w:pPr>
              <w:pStyle w:val="TAC"/>
            </w:pPr>
            <w:r>
              <w:t>0..1</w:t>
            </w:r>
          </w:p>
        </w:tc>
        <w:tc>
          <w:tcPr>
            <w:tcW w:w="2695" w:type="dxa"/>
          </w:tcPr>
          <w:p w14:paraId="5646B182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request applies to any UE</w:t>
            </w:r>
            <w:r>
              <w:rPr>
                <w:rFonts w:cs="Arial"/>
                <w:szCs w:val="18"/>
              </w:rPr>
              <w:t xml:space="preserve">. </w:t>
            </w:r>
          </w:p>
          <w:p w14:paraId="7114B984" w14:textId="77777777" w:rsidR="002016D6" w:rsidRDefault="002016D6" w:rsidP="002016D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14:paraId="431DEF5E" w14:textId="77777777" w:rsidR="002016D6" w:rsidRDefault="002016D6" w:rsidP="002016D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May only be present and sets to </w:t>
            </w:r>
            <w:r>
              <w:rPr>
                <w:lang w:eastAsia="zh-CN"/>
              </w:rPr>
              <w:t xml:space="preserve">"true" </w:t>
            </w:r>
            <w:r>
              <w:rPr>
                <w:rFonts w:cs="Arial"/>
                <w:szCs w:val="18"/>
              </w:rPr>
              <w:t xml:space="preserve">if </w:t>
            </w:r>
            <w:r>
              <w:rPr>
                <w:noProof/>
              </w:rPr>
              <w:t>"</w:t>
            </w:r>
            <w:proofErr w:type="spellStart"/>
            <w:r>
              <w:rPr>
                <w:rFonts w:cs="Arial"/>
                <w:szCs w:val="18"/>
              </w:rPr>
              <w:t>AfEvent</w:t>
            </w:r>
            <w:proofErr w:type="spellEnd"/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 xml:space="preserve"> sets to </w:t>
            </w:r>
            <w:r>
              <w:rPr>
                <w:noProof/>
              </w:rPr>
              <w:t>"</w:t>
            </w:r>
            <w:r>
              <w:t>SVC_EXPERIENCE</w:t>
            </w:r>
            <w:r>
              <w:rPr>
                <w:lang w:eastAsia="zh-CN"/>
              </w:rPr>
              <w:t xml:space="preserve">", </w:t>
            </w:r>
            <w:r>
              <w:rPr>
                <w:noProof/>
              </w:rPr>
              <w:t>"</w:t>
            </w:r>
            <w:r>
              <w:t>EXCEPTIONS</w:t>
            </w:r>
            <w:r>
              <w:rPr>
                <w:lang w:eastAsia="zh-CN"/>
              </w:rPr>
              <w:t xml:space="preserve">" or </w:t>
            </w:r>
            <w:r w:rsidRPr="00E2491B">
              <w:rPr>
                <w:lang w:eastAsia="zh-CN"/>
              </w:rPr>
              <w:t>"USER_DATA_CONGESTION"</w:t>
            </w:r>
            <w:r>
              <w:rPr>
                <w:lang w:eastAsia="zh-CN"/>
              </w:rPr>
              <w:t>.</w:t>
            </w:r>
          </w:p>
          <w:p w14:paraId="6E74D112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2091" w:type="dxa"/>
          </w:tcPr>
          <w:p w14:paraId="12859D46" w14:textId="77777777" w:rsidR="002016D6" w:rsidRDefault="002016D6" w:rsidP="002016D6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2AEF321D" w14:textId="77777777" w:rsidR="002016D6" w:rsidRDefault="002016D6" w:rsidP="002016D6">
            <w:pPr>
              <w:pStyle w:val="TAL"/>
            </w:pPr>
            <w:r>
              <w:t>Exceptions</w:t>
            </w:r>
          </w:p>
          <w:p w14:paraId="35625867" w14:textId="77777777" w:rsidR="002016D6" w:rsidRDefault="002016D6" w:rsidP="002016D6">
            <w:pPr>
              <w:pStyle w:val="TAL"/>
            </w:pPr>
            <w:proofErr w:type="spellStart"/>
            <w:r>
              <w:t>UserDataCongestion</w:t>
            </w:r>
            <w:proofErr w:type="spellEnd"/>
          </w:p>
        </w:tc>
      </w:tr>
      <w:tr w:rsidR="002016D6" w14:paraId="30FC4984" w14:textId="77777777" w:rsidTr="002016D6">
        <w:trPr>
          <w:jc w:val="center"/>
        </w:trPr>
        <w:tc>
          <w:tcPr>
            <w:tcW w:w="1522" w:type="dxa"/>
          </w:tcPr>
          <w:p w14:paraId="554E080B" w14:textId="77777777" w:rsidR="002016D6" w:rsidRDefault="002016D6" w:rsidP="002016D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eIpAddr</w:t>
            </w:r>
            <w:proofErr w:type="spellEnd"/>
          </w:p>
        </w:tc>
        <w:tc>
          <w:tcPr>
            <w:tcW w:w="1701" w:type="dxa"/>
          </w:tcPr>
          <w:p w14:paraId="2D976EBB" w14:textId="77777777" w:rsidR="002016D6" w:rsidRDefault="002016D6" w:rsidP="002016D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425" w:type="dxa"/>
          </w:tcPr>
          <w:p w14:paraId="257FC285" w14:textId="77777777" w:rsidR="002016D6" w:rsidRDefault="002016D6" w:rsidP="002016D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1561FD7" w14:textId="77777777" w:rsidR="002016D6" w:rsidRDefault="002016D6" w:rsidP="002016D6">
            <w:pPr>
              <w:pStyle w:val="TAC"/>
            </w:pPr>
            <w:r>
              <w:t>0..1</w:t>
            </w:r>
          </w:p>
        </w:tc>
        <w:tc>
          <w:tcPr>
            <w:tcW w:w="2695" w:type="dxa"/>
          </w:tcPr>
          <w:p w14:paraId="5010456F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 xml:space="preserve">Identifies </w:t>
            </w:r>
            <w:r>
              <w:t xml:space="preserve">the UE IP address. </w:t>
            </w:r>
            <w:r>
              <w:rPr>
                <w:rFonts w:hint="eastAsia"/>
                <w:lang w:eastAsia="zh-CN"/>
              </w:rPr>
              <w:t>(</w:t>
            </w:r>
            <w:r>
              <w:t>NOTE 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091" w:type="dxa"/>
          </w:tcPr>
          <w:p w14:paraId="1B44945C" w14:textId="77777777" w:rsidR="002016D6" w:rsidRPr="00E84A7F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</w:t>
            </w: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  <w:proofErr w:type="spellEnd"/>
          </w:p>
        </w:tc>
      </w:tr>
      <w:tr w:rsidR="002016D6" w14:paraId="1F06B1DF" w14:textId="77777777" w:rsidTr="002016D6">
        <w:trPr>
          <w:jc w:val="center"/>
        </w:trPr>
        <w:tc>
          <w:tcPr>
            <w:tcW w:w="1522" w:type="dxa"/>
          </w:tcPr>
          <w:p w14:paraId="599D1A5A" w14:textId="77777777" w:rsidR="002016D6" w:rsidRDefault="002016D6" w:rsidP="002016D6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701" w:type="dxa"/>
          </w:tcPr>
          <w:p w14:paraId="7B08E0E2" w14:textId="77777777" w:rsidR="002016D6" w:rsidRDefault="002016D6" w:rsidP="002016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ApplicationId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1EA8376A" w14:textId="77777777" w:rsidR="002016D6" w:rsidRDefault="002016D6" w:rsidP="002016D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66293FB" w14:textId="77777777" w:rsidR="002016D6" w:rsidRDefault="002016D6" w:rsidP="002016D6">
            <w:pPr>
              <w:pStyle w:val="TAC"/>
            </w:pPr>
            <w:r>
              <w:t>1..N</w:t>
            </w:r>
          </w:p>
        </w:tc>
        <w:tc>
          <w:tcPr>
            <w:tcW w:w="2695" w:type="dxa"/>
          </w:tcPr>
          <w:p w14:paraId="7ED3E00B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indicates an application identifier.</w:t>
            </w:r>
          </w:p>
          <w:p w14:paraId="2146FA5D" w14:textId="77777777" w:rsidR="002016D6" w:rsidRDefault="002016D6" w:rsidP="002016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absent, the </w:t>
            </w:r>
            <w:proofErr w:type="spellStart"/>
            <w:r>
              <w:rPr>
                <w:lang w:eastAsia="zh-CN"/>
              </w:rPr>
              <w:t>EventFilter</w:t>
            </w:r>
            <w:proofErr w:type="spellEnd"/>
            <w:r>
              <w:rPr>
                <w:lang w:eastAsia="zh-CN"/>
              </w:rPr>
              <w:t xml:space="preserve"> data </w:t>
            </w:r>
            <w:r>
              <w:t>applies to any application (i.e. all applications)</w:t>
            </w:r>
          </w:p>
          <w:p w14:paraId="3AFF78B5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lang w:eastAsia="zh-CN"/>
              </w:rPr>
              <w:t>)</w:t>
            </w:r>
          </w:p>
        </w:tc>
        <w:tc>
          <w:tcPr>
            <w:tcW w:w="2091" w:type="dxa"/>
          </w:tcPr>
          <w:p w14:paraId="75C6970F" w14:textId="77777777" w:rsidR="002016D6" w:rsidRPr="00E84A7F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ServiceExperience</w:t>
            </w:r>
            <w:proofErr w:type="spellEnd"/>
          </w:p>
          <w:p w14:paraId="5E9E1C73" w14:textId="77777777" w:rsidR="002016D6" w:rsidRPr="00E84A7F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UeMobility</w:t>
            </w:r>
            <w:proofErr w:type="spellEnd"/>
          </w:p>
          <w:p w14:paraId="72B6474F" w14:textId="77777777" w:rsidR="002016D6" w:rsidRPr="00E84A7F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UeCommunication</w:t>
            </w:r>
            <w:proofErr w:type="spellEnd"/>
          </w:p>
          <w:p w14:paraId="55DA923E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Exceptions</w:t>
            </w:r>
          </w:p>
          <w:p w14:paraId="3D2927C5" w14:textId="77777777" w:rsidR="002016D6" w:rsidRPr="00E84A7F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UserDataCongestion</w:t>
            </w:r>
            <w:proofErr w:type="spellEnd"/>
          </w:p>
          <w:p w14:paraId="6EE782D6" w14:textId="77777777" w:rsidR="002016D6" w:rsidRPr="00E84A7F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PerformanceData</w:t>
            </w:r>
            <w:proofErr w:type="spellEnd"/>
          </w:p>
          <w:p w14:paraId="42933684" w14:textId="77777777" w:rsidR="002016D6" w:rsidRPr="00E84A7F" w:rsidRDefault="002016D6" w:rsidP="002016D6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Dispersion</w:t>
            </w:r>
          </w:p>
          <w:p w14:paraId="249F39A6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CollectiveBehaviour</w:t>
            </w:r>
            <w:proofErr w:type="spellEnd"/>
          </w:p>
          <w:p w14:paraId="0B736B07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MSQoeMetrics</w:t>
            </w:r>
            <w:proofErr w:type="spellEnd"/>
          </w:p>
          <w:p w14:paraId="65DD9739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MSConsumption</w:t>
            </w:r>
            <w:proofErr w:type="spellEnd"/>
          </w:p>
          <w:p w14:paraId="00FF61F1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MSNetAssInvocation</w:t>
            </w:r>
            <w:proofErr w:type="spellEnd"/>
          </w:p>
          <w:p w14:paraId="605D142B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MSDynPolicyInvocation</w:t>
            </w:r>
            <w:proofErr w:type="spellEnd"/>
          </w:p>
          <w:p w14:paraId="6DDBA99C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MSAccessActivity</w:t>
            </w:r>
            <w:proofErr w:type="spellEnd"/>
          </w:p>
        </w:tc>
      </w:tr>
      <w:tr w:rsidR="002016D6" w14:paraId="4718CD76" w14:textId="77777777" w:rsidTr="002016D6">
        <w:trPr>
          <w:jc w:val="center"/>
        </w:trPr>
        <w:tc>
          <w:tcPr>
            <w:tcW w:w="1522" w:type="dxa"/>
          </w:tcPr>
          <w:p w14:paraId="5EE27693" w14:textId="77777777" w:rsidR="002016D6" w:rsidRDefault="002016D6" w:rsidP="002016D6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701" w:type="dxa"/>
          </w:tcPr>
          <w:p w14:paraId="30EBD8F1" w14:textId="77777777" w:rsidR="002016D6" w:rsidRDefault="002016D6" w:rsidP="002016D6">
            <w:pPr>
              <w:pStyle w:val="TAL"/>
              <w:rPr>
                <w:lang w:eastAsia="zh-CN"/>
              </w:rPr>
            </w:pPr>
            <w:r>
              <w:t>LocationArea5G</w:t>
            </w:r>
          </w:p>
        </w:tc>
        <w:tc>
          <w:tcPr>
            <w:tcW w:w="425" w:type="dxa"/>
          </w:tcPr>
          <w:p w14:paraId="62EE72D6" w14:textId="77777777" w:rsidR="002016D6" w:rsidRDefault="002016D6" w:rsidP="002016D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0B85B0C" w14:textId="77777777" w:rsidR="002016D6" w:rsidRDefault="002016D6" w:rsidP="002016D6">
            <w:pPr>
              <w:pStyle w:val="TAC"/>
            </w:pPr>
            <w:r>
              <w:t>0..1</w:t>
            </w:r>
          </w:p>
        </w:tc>
        <w:tc>
          <w:tcPr>
            <w:tcW w:w="2695" w:type="dxa"/>
          </w:tcPr>
          <w:p w14:paraId="6B89DD5C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area of interest.</w:t>
            </w:r>
            <w:r>
              <w:rPr>
                <w:lang w:eastAsia="zh-CN"/>
              </w:rPr>
              <w:t xml:space="preserve"> (NOTE</w:t>
            </w:r>
            <w:r>
              <w:rPr>
                <w:lang w:val="en-US" w:eastAsia="zh-CN"/>
              </w:rPr>
              <w:t> 5</w:t>
            </w:r>
            <w:r>
              <w:rPr>
                <w:lang w:eastAsia="zh-CN"/>
              </w:rPr>
              <w:t>)</w:t>
            </w:r>
          </w:p>
        </w:tc>
        <w:tc>
          <w:tcPr>
            <w:tcW w:w="2091" w:type="dxa"/>
          </w:tcPr>
          <w:p w14:paraId="22FDF1F5" w14:textId="77777777" w:rsidR="002016D6" w:rsidRPr="00E84A7F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ServiceExperience</w:t>
            </w:r>
            <w:proofErr w:type="spellEnd"/>
          </w:p>
          <w:p w14:paraId="03380E43" w14:textId="77777777" w:rsidR="002016D6" w:rsidRPr="00E84A7F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UeMobility</w:t>
            </w:r>
            <w:proofErr w:type="spellEnd"/>
          </w:p>
          <w:p w14:paraId="1887D40B" w14:textId="77777777" w:rsidR="002016D6" w:rsidRPr="00E84A7F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UeCommunication</w:t>
            </w:r>
            <w:proofErr w:type="spellEnd"/>
          </w:p>
          <w:p w14:paraId="2DDE6A37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Exceptions</w:t>
            </w:r>
          </w:p>
          <w:p w14:paraId="489D7DA5" w14:textId="77777777" w:rsidR="002016D6" w:rsidRPr="00E84A7F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UserDataCongestion</w:t>
            </w:r>
            <w:proofErr w:type="spellEnd"/>
          </w:p>
          <w:p w14:paraId="5CEA0F96" w14:textId="77777777" w:rsidR="002016D6" w:rsidRPr="00E84A7F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PerformanceData</w:t>
            </w:r>
            <w:proofErr w:type="spellEnd"/>
          </w:p>
          <w:p w14:paraId="1A64D5DF" w14:textId="77777777" w:rsidR="002016D6" w:rsidRPr="00E84A7F" w:rsidRDefault="002016D6" w:rsidP="002016D6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Dispersion</w:t>
            </w:r>
          </w:p>
          <w:p w14:paraId="296D8077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84A7F">
              <w:rPr>
                <w:rFonts w:cs="Arial"/>
                <w:szCs w:val="18"/>
              </w:rPr>
              <w:t>CollectiveBehaviour</w:t>
            </w:r>
            <w:proofErr w:type="spellEnd"/>
          </w:p>
          <w:p w14:paraId="68E60E66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MSQoeMetrics</w:t>
            </w:r>
            <w:proofErr w:type="spellEnd"/>
          </w:p>
          <w:p w14:paraId="5CC34F98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MSConsumption</w:t>
            </w:r>
            <w:proofErr w:type="spellEnd"/>
          </w:p>
          <w:p w14:paraId="4BD173AD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MSNetAssInvocation</w:t>
            </w:r>
            <w:proofErr w:type="spellEnd"/>
          </w:p>
          <w:p w14:paraId="3D4F9E8C" w14:textId="77777777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MSDynPolicyInvocation</w:t>
            </w:r>
            <w:proofErr w:type="spellEnd"/>
          </w:p>
          <w:p w14:paraId="32822D83" w14:textId="77777777" w:rsidR="002016D6" w:rsidRDefault="002016D6" w:rsidP="002016D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MSAccessActivity</w:t>
            </w:r>
            <w:proofErr w:type="spellEnd"/>
          </w:p>
        </w:tc>
      </w:tr>
      <w:tr w:rsidR="002016D6" w14:paraId="55D20975" w14:textId="77777777" w:rsidTr="002016D6">
        <w:trPr>
          <w:jc w:val="center"/>
        </w:trPr>
        <w:tc>
          <w:tcPr>
            <w:tcW w:w="1522" w:type="dxa"/>
          </w:tcPr>
          <w:p w14:paraId="5F40F382" w14:textId="48FCB07C" w:rsidR="002016D6" w:rsidRDefault="002016D6" w:rsidP="002016D6">
            <w:pPr>
              <w:pStyle w:val="TAL"/>
            </w:pPr>
            <w:proofErr w:type="spellStart"/>
            <w:r>
              <w:t>collAttrs</w:t>
            </w:r>
            <w:proofErr w:type="spellEnd"/>
          </w:p>
        </w:tc>
        <w:tc>
          <w:tcPr>
            <w:tcW w:w="1701" w:type="dxa"/>
          </w:tcPr>
          <w:p w14:paraId="59CAA6B4" w14:textId="210B6ABA" w:rsidR="002016D6" w:rsidRDefault="002016D6" w:rsidP="002016D6">
            <w:pPr>
              <w:pStyle w:val="TAL"/>
            </w:pPr>
            <w:r>
              <w:t>array(</w:t>
            </w:r>
            <w:proofErr w:type="spellStart"/>
            <w:r>
              <w:t>CollectiveBehaviourFilter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E6A377C" w14:textId="4E0A27B4" w:rsidR="002016D6" w:rsidRDefault="002016D6" w:rsidP="002016D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BDF5FB2" w14:textId="76A1FED3" w:rsidR="002016D6" w:rsidRDefault="002016D6" w:rsidP="002016D6">
            <w:pPr>
              <w:pStyle w:val="TAC"/>
            </w:pPr>
            <w:r>
              <w:t>1..N</w:t>
            </w:r>
          </w:p>
        </w:tc>
        <w:tc>
          <w:tcPr>
            <w:tcW w:w="2695" w:type="dxa"/>
          </w:tcPr>
          <w:p w14:paraId="23670CBA" w14:textId="3FB9EE12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indicates a collective attribute parameter type and value.</w:t>
            </w:r>
          </w:p>
        </w:tc>
        <w:tc>
          <w:tcPr>
            <w:tcW w:w="2091" w:type="dxa"/>
          </w:tcPr>
          <w:p w14:paraId="436005F9" w14:textId="5AEF0779" w:rsidR="002016D6" w:rsidRPr="00E84A7F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CollectiveBehaviour</w:t>
            </w:r>
            <w:proofErr w:type="spellEnd"/>
          </w:p>
        </w:tc>
      </w:tr>
      <w:tr w:rsidR="002016D6" w14:paraId="2E308CA1" w14:textId="77777777" w:rsidTr="002016D6">
        <w:trPr>
          <w:jc w:val="center"/>
        </w:trPr>
        <w:tc>
          <w:tcPr>
            <w:tcW w:w="1522" w:type="dxa"/>
          </w:tcPr>
          <w:p w14:paraId="77334E5F" w14:textId="1EFE8C1E" w:rsidR="002016D6" w:rsidRDefault="002016D6" w:rsidP="002016D6">
            <w:pPr>
              <w:pStyle w:val="TAL"/>
            </w:pPr>
            <w:proofErr w:type="spellStart"/>
            <w:r w:rsidRPr="00D165ED">
              <w:t>excep</w:t>
            </w:r>
            <w:r>
              <w:t>tion</w:t>
            </w:r>
            <w:r w:rsidRPr="00D165ED">
              <w:t>Reqs</w:t>
            </w:r>
            <w:proofErr w:type="spellEnd"/>
          </w:p>
        </w:tc>
        <w:tc>
          <w:tcPr>
            <w:tcW w:w="1701" w:type="dxa"/>
          </w:tcPr>
          <w:p w14:paraId="06529258" w14:textId="2652289A" w:rsidR="002016D6" w:rsidRDefault="002016D6" w:rsidP="002016D6">
            <w:pPr>
              <w:pStyle w:val="TAL"/>
            </w:pPr>
            <w:r w:rsidRPr="00D165ED">
              <w:t>array(Exception)</w:t>
            </w:r>
          </w:p>
        </w:tc>
        <w:tc>
          <w:tcPr>
            <w:tcW w:w="425" w:type="dxa"/>
          </w:tcPr>
          <w:p w14:paraId="28C4E8F3" w14:textId="38EC5D49" w:rsidR="002016D6" w:rsidRDefault="002016D6" w:rsidP="002016D6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52987D9" w14:textId="5EC37BFB" w:rsidR="002016D6" w:rsidRDefault="002016D6" w:rsidP="002016D6">
            <w:pPr>
              <w:pStyle w:val="TAC"/>
            </w:pPr>
            <w:r w:rsidRPr="00D165ED"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695" w:type="dxa"/>
          </w:tcPr>
          <w:p w14:paraId="0C782A72" w14:textId="77777777" w:rsidR="002016D6" w:rsidRPr="00D165ED" w:rsidRDefault="002016D6" w:rsidP="002016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indicates an Exception Id</w:t>
            </w:r>
            <w:r w:rsidRPr="00D165ED">
              <w:rPr>
                <w:rFonts w:cs="Arial"/>
                <w:szCs w:val="18"/>
              </w:rPr>
              <w:t xml:space="preserve"> with ass</w:t>
            </w:r>
            <w:r>
              <w:rPr>
                <w:rFonts w:cs="Arial"/>
                <w:szCs w:val="18"/>
              </w:rPr>
              <w:t>ociated threshold</w:t>
            </w:r>
            <w:r w:rsidRPr="00D165ED">
              <w:rPr>
                <w:rFonts w:cs="Arial"/>
                <w:szCs w:val="18"/>
              </w:rPr>
              <w:t>.</w:t>
            </w:r>
            <w:r w:rsidRPr="00D165ED">
              <w:t xml:space="preserve"> This attribute </w:t>
            </w:r>
            <w:r>
              <w:t>may</w:t>
            </w:r>
            <w:r w:rsidRPr="00D165ED">
              <w:t xml:space="preserve"> be included when </w:t>
            </w:r>
            <w:r>
              <w:t xml:space="preserve">the </w:t>
            </w:r>
            <w:r w:rsidRPr="00D165ED">
              <w:t>subscribed event is</w:t>
            </w:r>
            <w:r w:rsidRPr="00D165ED">
              <w:rPr>
                <w:rFonts w:cs="Arial"/>
                <w:szCs w:val="18"/>
              </w:rPr>
              <w:t xml:space="preserve"> "</w:t>
            </w:r>
            <w:r>
              <w:t>EXCEPTIONS</w:t>
            </w:r>
            <w:r w:rsidRPr="00D165ED">
              <w:rPr>
                <w:rFonts w:cs="Arial"/>
                <w:szCs w:val="18"/>
              </w:rPr>
              <w:t>".</w:t>
            </w:r>
          </w:p>
          <w:p w14:paraId="454D53F1" w14:textId="79011E38" w:rsidR="002016D6" w:rsidRDefault="002016D6" w:rsidP="002016D6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(</w:t>
            </w:r>
            <w:r w:rsidRPr="00D165ED"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D165ED">
              <w:rPr>
                <w:rFonts w:cs="Arial"/>
                <w:szCs w:val="18"/>
              </w:rPr>
              <w:t>)</w:t>
            </w:r>
          </w:p>
        </w:tc>
        <w:tc>
          <w:tcPr>
            <w:tcW w:w="2091" w:type="dxa"/>
          </w:tcPr>
          <w:p w14:paraId="429A22A9" w14:textId="3AF13D22" w:rsidR="002016D6" w:rsidRPr="00E84A7F" w:rsidRDefault="002016D6" w:rsidP="002016D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</w:t>
            </w: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  <w:proofErr w:type="spellEnd"/>
          </w:p>
        </w:tc>
      </w:tr>
      <w:tr w:rsidR="002016D6" w14:paraId="5876B7BA" w14:textId="77777777" w:rsidTr="002016D6">
        <w:trPr>
          <w:jc w:val="center"/>
        </w:trPr>
        <w:tc>
          <w:tcPr>
            <w:tcW w:w="9568" w:type="dxa"/>
            <w:gridSpan w:val="6"/>
          </w:tcPr>
          <w:p w14:paraId="0C494611" w14:textId="77777777" w:rsidR="002016D6" w:rsidRDefault="002016D6" w:rsidP="002016D6">
            <w:pPr>
              <w:pStyle w:val="TAN"/>
            </w:pPr>
            <w:r>
              <w:lastRenderedPageBreak/>
              <w:t>NOTE 1:</w:t>
            </w:r>
            <w:r>
              <w:rPr>
                <w:noProof/>
              </w:rPr>
              <w:tab/>
            </w:r>
            <w:r>
              <w:t xml:space="preserve">For untrusted AF, only </w:t>
            </w:r>
            <w:proofErr w:type="spellStart"/>
            <w:r>
              <w:t>gpsis</w:t>
            </w:r>
            <w:proofErr w:type="spellEnd"/>
            <w:r>
              <w:t xml:space="preserve"> and </w:t>
            </w:r>
            <w:proofErr w:type="spellStart"/>
            <w:r>
              <w:t>exterGroupIds</w:t>
            </w:r>
            <w:proofErr w:type="spellEnd"/>
            <w:r>
              <w:t xml:space="preserve"> are applicable. For trusted AF, only </w:t>
            </w:r>
            <w:proofErr w:type="spellStart"/>
            <w:r>
              <w:t>supis</w:t>
            </w:r>
            <w:proofErr w:type="spellEnd"/>
            <w:r>
              <w:t xml:space="preserve"> and </w:t>
            </w:r>
            <w:proofErr w:type="spellStart"/>
            <w:r>
              <w:t>interGroupIds</w:t>
            </w:r>
            <w:proofErr w:type="spellEnd"/>
            <w:r>
              <w:t xml:space="preserve"> are applicable.</w:t>
            </w:r>
          </w:p>
          <w:p w14:paraId="72119EAA" w14:textId="77777777" w:rsidR="002016D6" w:rsidRDefault="002016D6" w:rsidP="002016D6">
            <w:pPr>
              <w:pStyle w:val="TAN"/>
            </w:pPr>
            <w:r>
              <w:t>NOTE 2:</w:t>
            </w:r>
            <w:r>
              <w:rPr>
                <w:noProof/>
              </w:rPr>
              <w:tab/>
            </w:r>
            <w:r>
              <w:t>For an applicable feature, only one attribute identifying the target UE shall be provided.</w:t>
            </w:r>
          </w:p>
          <w:p w14:paraId="2900CB35" w14:textId="77777777" w:rsidR="002016D6" w:rsidRDefault="002016D6" w:rsidP="002016D6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val="en-US" w:eastAsia="zh-CN"/>
              </w:rPr>
              <w:t> 3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rFonts w:hint="eastAsia"/>
              </w:rPr>
              <w:tab/>
            </w:r>
            <w:r>
              <w:t xml:space="preserve">For event </w:t>
            </w:r>
            <w:r>
              <w:rPr>
                <w:noProof/>
              </w:rPr>
              <w:t>"</w:t>
            </w:r>
            <w:r>
              <w:t>UE_COMM</w:t>
            </w:r>
            <w:r>
              <w:rPr>
                <w:lang w:eastAsia="zh-CN"/>
              </w:rPr>
              <w:t xml:space="preserve">", </w:t>
            </w:r>
            <w:r>
              <w:rPr>
                <w:noProof/>
              </w:rPr>
              <w:t>"</w:t>
            </w:r>
            <w:r>
              <w:t>UE_MOBILITY</w:t>
            </w:r>
            <w:r>
              <w:rPr>
                <w:lang w:eastAsia="zh-CN"/>
              </w:rPr>
              <w:t xml:space="preserve">", </w:t>
            </w:r>
            <w:r>
              <w:rPr>
                <w:noProof/>
              </w:rPr>
              <w:t>"</w:t>
            </w:r>
            <w:r>
              <w:t>EXCEPTIONS</w:t>
            </w:r>
            <w:r>
              <w:rPr>
                <w:lang w:eastAsia="zh-CN"/>
              </w:rPr>
              <w:t xml:space="preserve">" and </w:t>
            </w:r>
            <w:r>
              <w:rPr>
                <w:noProof/>
              </w:rPr>
              <w:t>"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ERF_DATA", the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appIds</w:t>
            </w:r>
            <w:proofErr w:type="spellEnd"/>
            <w:r>
              <w:rPr>
                <w:lang w:eastAsia="zh-CN"/>
              </w:rPr>
              <w:t xml:space="preserve">" attribute, if present, shall include only one element. </w:t>
            </w:r>
          </w:p>
          <w:p w14:paraId="1E807604" w14:textId="77777777" w:rsidR="002016D6" w:rsidRDefault="002016D6" w:rsidP="002016D6">
            <w:pPr>
              <w:pStyle w:val="TAN"/>
            </w:pPr>
            <w:r>
              <w:t>NOTE 4:</w:t>
            </w:r>
            <w:r>
              <w:tab/>
              <w:t xml:space="preserve">Properties marked with a feature as defined in clause 5.8 are applicable as described in clause 6.6 of </w:t>
            </w:r>
            <w:r>
              <w:rPr>
                <w:noProof/>
              </w:rPr>
              <w:t>3GPP </w:t>
            </w:r>
            <w:r>
              <w:t xml:space="preserve">TS 29.500 [5]. If no features are indicated, the related property applies for all the features. </w:t>
            </w:r>
          </w:p>
          <w:p w14:paraId="413C2F0D" w14:textId="77777777" w:rsidR="002016D6" w:rsidRDefault="002016D6" w:rsidP="002016D6">
            <w:pPr>
              <w:pStyle w:val="TAN"/>
            </w:pPr>
            <w:r>
              <w:t>NOTE 5:</w:t>
            </w:r>
            <w:r>
              <w:rPr>
                <w:noProof/>
              </w:rPr>
              <w:tab/>
              <w:t>T</w:t>
            </w:r>
            <w:r>
              <w:t xml:space="preserve">he </w:t>
            </w:r>
            <w:proofErr w:type="spellStart"/>
            <w:r>
              <w:t>NetworkAreaInfo</w:t>
            </w:r>
            <w:proofErr w:type="spellEnd"/>
            <w:r>
              <w:t xml:space="preserve"> data within the LocationArea5G data is only applicable for trusted AF. In addition, for event "</w:t>
            </w:r>
            <w:r w:rsidRPr="00261676">
              <w:t>SVC</w:t>
            </w:r>
            <w:r>
              <w:t>_EXPERIENCE", only the "</w:t>
            </w:r>
            <w:proofErr w:type="spellStart"/>
            <w:r>
              <w:t>tais</w:t>
            </w:r>
            <w:proofErr w:type="spellEnd"/>
            <w:r>
              <w:t xml:space="preserve">" attribute within the </w:t>
            </w:r>
            <w:proofErr w:type="spellStart"/>
            <w:r>
              <w:t>NetworkAreaInfo</w:t>
            </w:r>
            <w:proofErr w:type="spellEnd"/>
            <w:r>
              <w:t xml:space="preserve"> data is applicable for the trusted AF.</w:t>
            </w:r>
          </w:p>
          <w:p w14:paraId="3CE5D705" w14:textId="77777777" w:rsidR="002016D6" w:rsidRDefault="002016D6" w:rsidP="002016D6">
            <w:pPr>
              <w:pStyle w:val="TAN"/>
            </w:pPr>
            <w:r w:rsidRPr="00D165ED"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D165ED">
              <w:rPr>
                <w:rFonts w:cs="Arial" w:hint="eastAsia"/>
                <w:szCs w:val="18"/>
                <w:lang w:eastAsia="zh-CN"/>
              </w:rPr>
              <w:t>:</w:t>
            </w:r>
            <w:r w:rsidRPr="00D165ED">
              <w:rPr>
                <w:rFonts w:cs="Arial"/>
                <w:szCs w:val="18"/>
              </w:rPr>
              <w:tab/>
            </w:r>
            <w:r w:rsidRPr="00D165ED">
              <w:t xml:space="preserve">Only </w:t>
            </w:r>
            <w:r w:rsidRPr="00D165ED">
              <w:rPr>
                <w:lang w:eastAsia="zh-CN"/>
              </w:rPr>
              <w:t>"</w:t>
            </w:r>
            <w:proofErr w:type="spellStart"/>
            <w:r w:rsidRPr="00D165ED">
              <w:t>excepId</w:t>
            </w:r>
            <w:proofErr w:type="spellEnd"/>
            <w:r w:rsidRPr="00D165ED">
              <w:rPr>
                <w:lang w:eastAsia="zh-CN"/>
              </w:rPr>
              <w:t>" and "</w:t>
            </w:r>
            <w:proofErr w:type="spellStart"/>
            <w:r w:rsidRPr="00D165ED">
              <w:t>excepLevel</w:t>
            </w:r>
            <w:proofErr w:type="spellEnd"/>
            <w:r w:rsidRPr="00D165ED">
              <w:rPr>
                <w:lang w:eastAsia="zh-CN"/>
              </w:rPr>
              <w:t>"</w:t>
            </w:r>
            <w:r w:rsidRPr="00D165ED">
              <w:t xml:space="preserve"> </w:t>
            </w:r>
            <w:r>
              <w:t xml:space="preserve">attributes </w:t>
            </w:r>
            <w:r w:rsidRPr="00D165ED">
              <w:t xml:space="preserve">within the Exception data type </w:t>
            </w:r>
            <w:r>
              <w:t>are applicable</w:t>
            </w:r>
            <w:r w:rsidRPr="00D165ED">
              <w:t xml:space="preserve"> to </w:t>
            </w:r>
            <w:r>
              <w:t>this</w:t>
            </w:r>
            <w:r w:rsidRPr="00D165ED">
              <w:t xml:space="preserve"> attribute.</w:t>
            </w:r>
          </w:p>
        </w:tc>
      </w:tr>
    </w:tbl>
    <w:p w14:paraId="5D733D66" w14:textId="77777777" w:rsidR="002016D6" w:rsidRDefault="002016D6" w:rsidP="002016D6">
      <w:pPr>
        <w:rPr>
          <w:noProof/>
          <w:lang w:eastAsia="zh-CN"/>
        </w:rPr>
      </w:pPr>
    </w:p>
    <w:p w14:paraId="2907624D" w14:textId="77777777" w:rsidR="002016D6" w:rsidRDefault="002016D6" w:rsidP="002016D6">
      <w:pPr>
        <w:pStyle w:val="EditorsNote"/>
        <w:rPr>
          <w:lang w:eastAsia="zh-CN"/>
        </w:rPr>
      </w:pPr>
      <w:r>
        <w:t>Editor's note:</w:t>
      </w:r>
      <w:r>
        <w:tab/>
      </w:r>
      <w:proofErr w:type="spellStart"/>
      <w:r>
        <w:t>Futher</w:t>
      </w:r>
      <w:proofErr w:type="spellEnd"/>
      <w:r>
        <w:t xml:space="preserve"> event filter information is FFS</w:t>
      </w:r>
      <w:r w:rsidRPr="00416721">
        <w:rPr>
          <w:lang w:val="en-US" w:eastAsia="zh-CN"/>
        </w:rPr>
        <w:t>.</w:t>
      </w:r>
    </w:p>
    <w:p w14:paraId="6753DED6" w14:textId="77777777" w:rsidR="00BF020C" w:rsidRPr="00E737DC" w:rsidRDefault="00BF020C" w:rsidP="00D13EFD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C5EDF4" w14:textId="77777777" w:rsidR="001271AE" w:rsidRDefault="001271AE">
      <w:r>
        <w:separator/>
      </w:r>
    </w:p>
  </w:endnote>
  <w:endnote w:type="continuationSeparator" w:id="0">
    <w:p w14:paraId="693E3BC4" w14:textId="77777777" w:rsidR="001271AE" w:rsidRDefault="00127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0DE0F4" w14:textId="77777777" w:rsidR="001271AE" w:rsidRDefault="001271AE">
      <w:r>
        <w:separator/>
      </w:r>
    </w:p>
  </w:footnote>
  <w:footnote w:type="continuationSeparator" w:id="0">
    <w:p w14:paraId="772CA7B7" w14:textId="77777777" w:rsidR="001271AE" w:rsidRDefault="00127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4"/>
  </w:num>
  <w:num w:numId="7">
    <w:abstractNumId w:val="15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3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9C6"/>
    <w:rsid w:val="00044DAD"/>
    <w:rsid w:val="000450BB"/>
    <w:rsid w:val="00046C4E"/>
    <w:rsid w:val="00047C9F"/>
    <w:rsid w:val="00050983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C42A3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6F76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271AE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3187"/>
    <w:rsid w:val="00154142"/>
    <w:rsid w:val="00154DBE"/>
    <w:rsid w:val="00155591"/>
    <w:rsid w:val="00156D0C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16D6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65821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4F4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AF420A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6CB8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5A6A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73A7"/>
    <w:rsid w:val="00C8050B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1D2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CFBD8-EDA5-4E1B-B352-55AC17BA6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5</Pages>
  <Words>806</Words>
  <Characters>4595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30</cp:revision>
  <cp:lastPrinted>1900-01-01T08:00:00Z</cp:lastPrinted>
  <dcterms:created xsi:type="dcterms:W3CDTF">2023-03-30T07:55:00Z</dcterms:created>
  <dcterms:modified xsi:type="dcterms:W3CDTF">2023-08-14T10:12:00Z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